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Havant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Havant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Havant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Havant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Havant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Havant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41.2% </w:t>
      </w:r>
      <w:r w:rsidRPr="004747BF">
        <w:rPr>
          <w:rFonts w:ascii="Libre Franklin Light" w:eastAsia="Times New Roman" w:hAnsi="Libre Franklin Light" w:cs="Calibri Light"/>
        </w:rPr>
        <w:t xml:space="preserve">of those respondents classified as PGSI 8+ in Havant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Havant is estimated to be </w:t>
      </w:r>
      <w:r w:rsidRPr="00773DF7">
        <w:rPr>
          <w:rFonts w:ascii="Libre Franklin Light" w:eastAsia="Times New Roman" w:hAnsi="Libre Franklin Light" w:cs="Calibri Light"/>
          <w:b/>
          <w:bCs/>
          <w:color w:val="C45911" w:themeColor="accent2" w:themeShade="BF"/>
        </w:rPr>
        <w:t xml:space="preserve">£1,357,770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Havant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Havant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Havant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Havant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van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Havant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van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Havant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Havant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41.2%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van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Havant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Havant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Havant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Havant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Havant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Havant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£1,357,770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Havant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£22,116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£457,368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£32,764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£9,215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£16,894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£819,413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£1,357,770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Havant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Havant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Havant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Havant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Havant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Havant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Havant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Havant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Havant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Havant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Havant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Havant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0669962-817A-4D34-838D-771CEF8828A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